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38533262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838530601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4A5578F8" w:rsidR="00C15BEB" w:rsidRPr="00B14BD5" w:rsidRDefault="00095EEE" w:rsidP="00DA0BA3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27</w:t>
            </w:r>
            <w:r w:rsidR="00E1476C">
              <w:rPr>
                <w:color w:val="000000"/>
                <w:szCs w:val="28"/>
              </w:rPr>
              <w:t xml:space="preserve"> </w:t>
            </w:r>
            <w:r w:rsidR="00DA0BA3">
              <w:rPr>
                <w:color w:val="000000"/>
                <w:szCs w:val="28"/>
              </w:rPr>
              <w:t>апреля</w:t>
            </w:r>
            <w:r w:rsidR="00B14BD5">
              <w:rPr>
                <w:color w:val="000000"/>
                <w:szCs w:val="28"/>
              </w:rPr>
              <w:t xml:space="preserve"> 202</w:t>
            </w:r>
            <w:r w:rsidR="00E1476C">
              <w:rPr>
                <w:color w:val="000000"/>
                <w:szCs w:val="28"/>
              </w:rPr>
              <w:t>6</w:t>
            </w:r>
            <w:r w:rsidR="00B14BD5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3A022307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095EEE">
              <w:rPr>
                <w:b/>
                <w:color w:val="000000"/>
                <w:szCs w:val="28"/>
              </w:rPr>
              <w:t>9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095EEE">
              <w:rPr>
                <w:b/>
                <w:color w:val="000000"/>
                <w:szCs w:val="28"/>
              </w:rPr>
              <w:t>1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25208C44" w:rsidR="00C15BEB" w:rsidRDefault="00C15BEB" w:rsidP="00B14BD5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48062A">
        <w:rPr>
          <w:b/>
          <w:szCs w:val="28"/>
        </w:rPr>
        <w:t>ов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497274">
        <w:rPr>
          <w:b/>
          <w:szCs w:val="28"/>
        </w:rPr>
        <w:t>ой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497274">
        <w:rPr>
          <w:b/>
          <w:szCs w:val="28"/>
        </w:rPr>
        <w:t>ой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497274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497274">
        <w:rPr>
          <w:b/>
          <w:szCs w:val="28"/>
        </w:rPr>
        <w:t>ого</w:t>
      </w:r>
      <w:r w:rsidR="004B684E">
        <w:rPr>
          <w:b/>
          <w:szCs w:val="28"/>
        </w:rPr>
        <w:t xml:space="preserve"> участк</w:t>
      </w:r>
      <w:r w:rsidR="00497274">
        <w:rPr>
          <w:b/>
          <w:szCs w:val="28"/>
        </w:rPr>
        <w:t>а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>№</w:t>
      </w:r>
      <w:r w:rsidR="0082349B">
        <w:rPr>
          <w:b/>
          <w:szCs w:val="28"/>
        </w:rPr>
        <w:t>№</w:t>
      </w:r>
      <w:r w:rsidR="00095EEE">
        <w:rPr>
          <w:b/>
          <w:szCs w:val="28"/>
        </w:rPr>
        <w:t xml:space="preserve"> </w:t>
      </w:r>
      <w:r w:rsidR="00795ECB">
        <w:rPr>
          <w:b/>
          <w:szCs w:val="28"/>
        </w:rPr>
        <w:t xml:space="preserve">1447, </w:t>
      </w:r>
      <w:r w:rsidR="00095EEE">
        <w:rPr>
          <w:b/>
          <w:szCs w:val="28"/>
        </w:rPr>
        <w:t>1454,</w:t>
      </w:r>
      <w:r w:rsidR="00497274">
        <w:rPr>
          <w:b/>
          <w:szCs w:val="28"/>
        </w:rPr>
        <w:t xml:space="preserve"> </w:t>
      </w:r>
      <w:r w:rsidR="00095EEE" w:rsidRPr="00095EEE">
        <w:rPr>
          <w:b/>
          <w:szCs w:val="28"/>
        </w:rPr>
        <w:t>14</w:t>
      </w:r>
      <w:r w:rsidR="00095EEE">
        <w:rPr>
          <w:b/>
          <w:szCs w:val="28"/>
        </w:rPr>
        <w:t>63</w:t>
      </w:r>
      <w:r w:rsidR="00095EEE" w:rsidRPr="00095EEE">
        <w:rPr>
          <w:b/>
          <w:szCs w:val="28"/>
        </w:rPr>
        <w:t>, 14</w:t>
      </w:r>
      <w:r w:rsidR="00095EEE">
        <w:rPr>
          <w:b/>
          <w:szCs w:val="28"/>
        </w:rPr>
        <w:t>6</w:t>
      </w:r>
      <w:r w:rsidR="00095EEE" w:rsidRPr="00095EEE">
        <w:rPr>
          <w:b/>
          <w:szCs w:val="28"/>
        </w:rPr>
        <w:t>4</w:t>
      </w:r>
      <w:r w:rsidR="00E1476C">
        <w:rPr>
          <w:b/>
          <w:szCs w:val="28"/>
        </w:rPr>
        <w:t>.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5FCFFB12" w:rsidR="00410B8D" w:rsidRPr="00121E2F" w:rsidRDefault="00410B8D" w:rsidP="00820E6D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12819D68" w14:textId="1E1E4999" w:rsidR="00E276A1" w:rsidRPr="00144328" w:rsidRDefault="00144328" w:rsidP="00E276A1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144328">
        <w:rPr>
          <w:szCs w:val="28"/>
        </w:rPr>
        <w:t xml:space="preserve">Освободить </w:t>
      </w:r>
      <w:r w:rsidR="00697AC1" w:rsidRPr="00144328">
        <w:rPr>
          <w:szCs w:val="28"/>
        </w:rPr>
        <w:t>член</w:t>
      </w:r>
      <w:r w:rsidR="00734C85">
        <w:rPr>
          <w:szCs w:val="28"/>
        </w:rPr>
        <w:t>ов</w:t>
      </w:r>
      <w:r w:rsidR="00697AC1" w:rsidRPr="00144328">
        <w:rPr>
          <w:szCs w:val="28"/>
        </w:rPr>
        <w:t xml:space="preserve"> участков</w:t>
      </w:r>
      <w:r w:rsidR="00497274">
        <w:rPr>
          <w:szCs w:val="28"/>
        </w:rPr>
        <w:t>ой</w:t>
      </w:r>
      <w:r w:rsidR="00697AC1" w:rsidRPr="00144328">
        <w:rPr>
          <w:szCs w:val="28"/>
        </w:rPr>
        <w:t xml:space="preserve"> </w:t>
      </w:r>
      <w:r w:rsidR="00123838">
        <w:rPr>
          <w:szCs w:val="28"/>
        </w:rPr>
        <w:t>избирательн</w:t>
      </w:r>
      <w:r w:rsidR="00497274">
        <w:rPr>
          <w:szCs w:val="28"/>
        </w:rPr>
        <w:t>ой</w:t>
      </w:r>
      <w:r w:rsidR="00123838">
        <w:rPr>
          <w:szCs w:val="28"/>
        </w:rPr>
        <w:t xml:space="preserve"> </w:t>
      </w:r>
      <w:r w:rsidR="00697AC1" w:rsidRPr="00144328">
        <w:rPr>
          <w:szCs w:val="28"/>
        </w:rPr>
        <w:t>комисси</w:t>
      </w:r>
      <w:r w:rsidR="00497274">
        <w:rPr>
          <w:szCs w:val="28"/>
        </w:rPr>
        <w:t>и</w:t>
      </w:r>
      <w:r w:rsidR="00697AC1" w:rsidRPr="00144328">
        <w:rPr>
          <w:szCs w:val="28"/>
        </w:rPr>
        <w:t xml:space="preserve"> </w:t>
      </w:r>
      <w:r w:rsidR="00E44F0D">
        <w:rPr>
          <w:szCs w:val="28"/>
        </w:rPr>
        <w:t>избирательн</w:t>
      </w:r>
      <w:r w:rsidR="00497274">
        <w:rPr>
          <w:szCs w:val="28"/>
        </w:rPr>
        <w:t>ого</w:t>
      </w:r>
      <w:r w:rsidR="00E44F0D">
        <w:rPr>
          <w:szCs w:val="28"/>
        </w:rPr>
        <w:t xml:space="preserve"> участк</w:t>
      </w:r>
      <w:r w:rsidR="00497274">
        <w:rPr>
          <w:szCs w:val="28"/>
        </w:rPr>
        <w:t>а</w:t>
      </w:r>
      <w:r w:rsidR="00E44F0D">
        <w:rPr>
          <w:szCs w:val="28"/>
        </w:rPr>
        <w:t xml:space="preserve"> </w:t>
      </w:r>
      <w:r w:rsidR="0017513C" w:rsidRPr="0017513C">
        <w:rPr>
          <w:szCs w:val="28"/>
        </w:rPr>
        <w:t>№</w:t>
      </w:r>
      <w:r w:rsidR="0082349B">
        <w:rPr>
          <w:szCs w:val="28"/>
        </w:rPr>
        <w:t xml:space="preserve">№ </w:t>
      </w:r>
      <w:r w:rsidR="00795ECB">
        <w:rPr>
          <w:szCs w:val="28"/>
        </w:rPr>
        <w:t xml:space="preserve">1447, </w:t>
      </w:r>
      <w:r w:rsidR="001040A3" w:rsidRPr="001040A3">
        <w:rPr>
          <w:szCs w:val="28"/>
        </w:rPr>
        <w:t>1454, 1463, 1464</w:t>
      </w:r>
      <w:r w:rsidR="00795ECB">
        <w:rPr>
          <w:szCs w:val="28"/>
        </w:rPr>
        <w:t xml:space="preserve"> </w:t>
      </w:r>
      <w:r w:rsidR="00C15BEB" w:rsidRPr="00144328">
        <w:rPr>
          <w:szCs w:val="28"/>
        </w:rPr>
        <w:t>с правом решающего голоса от обязанностей члена участковой избирательной комиссии</w:t>
      </w:r>
      <w:r w:rsidR="00131A08" w:rsidRPr="00144328">
        <w:rPr>
          <w:szCs w:val="28"/>
        </w:rPr>
        <w:t xml:space="preserve"> </w:t>
      </w:r>
      <w:r w:rsidR="003C5E33" w:rsidRPr="00144328">
        <w:rPr>
          <w:szCs w:val="28"/>
        </w:rPr>
        <w:t xml:space="preserve">до истечения срока полномочий </w:t>
      </w:r>
      <w:r w:rsidR="00717D10">
        <w:rPr>
          <w:szCs w:val="28"/>
        </w:rPr>
        <w:t>без зачисления в резерв</w:t>
      </w:r>
      <w:r w:rsidR="007F5401" w:rsidRPr="00144328">
        <w:rPr>
          <w:szCs w:val="28"/>
        </w:rPr>
        <w:t>.</w:t>
      </w:r>
    </w:p>
    <w:p w14:paraId="5ED2C878" w14:textId="679A9D16" w:rsidR="00C15BEB" w:rsidRDefault="00A63A0A" w:rsidP="00497274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C15BEB" w:rsidRPr="00483477">
        <w:rPr>
          <w:szCs w:val="28"/>
        </w:rPr>
        <w:t>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777D2B8C" w:rsidR="00C15BEB" w:rsidRPr="00483477" w:rsidRDefault="00497274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62128D68" w:rsidR="00C15BEB" w:rsidRDefault="00497274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7CC7CC0F" w14:textId="77777777" w:rsidR="00820E6D" w:rsidRPr="00C90B73" w:rsidRDefault="00820E6D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1" w:name="_Hlk74647214"/>
      <w:r w:rsidRPr="00C90B73">
        <w:rPr>
          <w:szCs w:val="28"/>
        </w:rPr>
        <w:t>Председатель Территориальной</w:t>
      </w:r>
    </w:p>
    <w:p w14:paraId="41F4444E" w14:textId="2026121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497274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65C4E0E4" w:rsidR="00497274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1"/>
    </w:p>
    <w:p w14:paraId="6EF02803" w14:textId="77777777" w:rsidR="00146071" w:rsidRDefault="00146071">
      <w:pPr>
        <w:jc w:val="left"/>
        <w:rPr>
          <w:sz w:val="24"/>
        </w:rPr>
      </w:pPr>
      <w:r>
        <w:rPr>
          <w:sz w:val="24"/>
        </w:rPr>
        <w:br w:type="page"/>
      </w:r>
    </w:p>
    <w:p w14:paraId="46363DD3" w14:textId="4742F650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 xml:space="preserve">Приложение </w:t>
      </w:r>
    </w:p>
    <w:p w14:paraId="29EE9C9F" w14:textId="77777777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41FB58DA" w14:textId="22759A9B" w:rsidR="000C212A" w:rsidRDefault="000C212A" w:rsidP="000C2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 w:rsidR="001040A3">
        <w:rPr>
          <w:sz w:val="24"/>
        </w:rPr>
        <w:t>27</w:t>
      </w:r>
      <w:r w:rsidR="00E1476C" w:rsidRPr="00E1476C">
        <w:rPr>
          <w:sz w:val="24"/>
        </w:rPr>
        <w:t xml:space="preserve"> </w:t>
      </w:r>
      <w:r w:rsidR="00DA0BA3">
        <w:rPr>
          <w:sz w:val="24"/>
        </w:rPr>
        <w:t>апреля</w:t>
      </w:r>
      <w:r w:rsidR="00E1476C" w:rsidRPr="00E1476C">
        <w:rPr>
          <w:sz w:val="24"/>
        </w:rPr>
        <w:t xml:space="preserve"> 2026 года</w:t>
      </w:r>
      <w:r>
        <w:rPr>
          <w:sz w:val="24"/>
        </w:rPr>
        <w:t xml:space="preserve"> № </w:t>
      </w:r>
      <w:r w:rsidR="001040A3">
        <w:rPr>
          <w:sz w:val="24"/>
        </w:rPr>
        <w:t>9</w:t>
      </w:r>
      <w:r w:rsidR="00DA0BA3">
        <w:rPr>
          <w:sz w:val="24"/>
        </w:rPr>
        <w:t>-</w:t>
      </w:r>
      <w:r w:rsidR="001040A3">
        <w:rPr>
          <w:sz w:val="24"/>
        </w:rPr>
        <w:t>1</w:t>
      </w:r>
    </w:p>
    <w:p w14:paraId="299EA53F" w14:textId="77777777" w:rsidR="000C212A" w:rsidRDefault="000C212A">
      <w:pPr>
        <w:jc w:val="left"/>
        <w:rPr>
          <w:szCs w:val="28"/>
        </w:rPr>
      </w:pPr>
    </w:p>
    <w:tbl>
      <w:tblPr>
        <w:tblW w:w="98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0"/>
        <w:gridCol w:w="2628"/>
        <w:gridCol w:w="3093"/>
        <w:gridCol w:w="3382"/>
      </w:tblGrid>
      <w:tr w:rsidR="00D41DE1" w:rsidRPr="008A5AF1" w14:paraId="646119A3" w14:textId="77777777" w:rsidTr="00795ECB">
        <w:trPr>
          <w:cantSplit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4C0C" w14:textId="77777777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№ п</w:t>
            </w:r>
            <w:r w:rsidRPr="008A5AF1">
              <w:rPr>
                <w:szCs w:val="28"/>
                <w:lang w:val="en-US"/>
              </w:rPr>
              <w:t>/</w:t>
            </w:r>
            <w:r w:rsidRPr="008A5AF1">
              <w:rPr>
                <w:szCs w:val="28"/>
              </w:rPr>
              <w:t>п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22CE" w14:textId="77777777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3B7" w14:textId="4A7E48FF" w:rsidR="00D41DE1" w:rsidRPr="008A5AF1" w:rsidRDefault="00D41DE1" w:rsidP="00015C1A">
            <w:pPr>
              <w:rPr>
                <w:szCs w:val="28"/>
              </w:rPr>
            </w:pPr>
            <w:r>
              <w:rPr>
                <w:szCs w:val="28"/>
              </w:rPr>
              <w:t>№ УИК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0663" w14:textId="6B773144" w:rsidR="00D41DE1" w:rsidRPr="008A5AF1" w:rsidRDefault="00D41DE1" w:rsidP="00015C1A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</w:tr>
      <w:tr w:rsidR="00795ECB" w:rsidRPr="008A5AF1" w14:paraId="04553650" w14:textId="77777777" w:rsidTr="00795ECB">
        <w:trPr>
          <w:cantSplit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8ED2" w14:textId="1BA90AFD" w:rsidR="00795ECB" w:rsidRPr="008A5AF1" w:rsidRDefault="00795ECB" w:rsidP="00795ECB">
            <w:pPr>
              <w:rPr>
                <w:szCs w:val="28"/>
              </w:rPr>
            </w:pPr>
            <w: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F95" w14:textId="77777777" w:rsidR="00795ECB" w:rsidRDefault="00795ECB" w:rsidP="00795ECB">
            <w:pPr>
              <w:rPr>
                <w:rFonts w:ascii="PT Sans" w:hAnsi="PT Sans" w:cs="Calibri"/>
                <w:color w:val="000000"/>
                <w:sz w:val="24"/>
              </w:rPr>
            </w:pPr>
            <w:r>
              <w:rPr>
                <w:rFonts w:ascii="PT Sans" w:hAnsi="PT Sans" w:cs="Calibri"/>
                <w:color w:val="000000"/>
              </w:rPr>
              <w:t>Волкова Елена Григорьевна</w:t>
            </w:r>
          </w:p>
          <w:p w14:paraId="0AFAD433" w14:textId="77777777" w:rsidR="00795ECB" w:rsidRPr="008A5AF1" w:rsidRDefault="00795ECB" w:rsidP="00795ECB">
            <w:pPr>
              <w:rPr>
                <w:szCs w:val="28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6E0F" w14:textId="2B2400AF" w:rsidR="00795ECB" w:rsidRDefault="00795ECB" w:rsidP="00795ECB">
            <w:pPr>
              <w:rPr>
                <w:szCs w:val="28"/>
              </w:rPr>
            </w:pPr>
            <w:r>
              <w:rPr>
                <w:szCs w:val="28"/>
              </w:rPr>
              <w:t>1447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4DD" w14:textId="6E36C7D3" w:rsidR="00795ECB" w:rsidRPr="00795ECB" w:rsidRDefault="00795ECB" w:rsidP="00795ECB">
            <w:pPr>
              <w:rPr>
                <w:rFonts w:ascii="PT Sans" w:hAnsi="PT Sans" w:cs="Calibri"/>
                <w:color w:val="000000"/>
                <w:sz w:val="24"/>
              </w:rPr>
            </w:pPr>
            <w:r>
              <w:rPr>
                <w:rFonts w:ascii="PT Sans" w:hAnsi="PT Sans" w:cs="Calibri"/>
                <w:color w:val="000000"/>
              </w:rPr>
              <w:t>Политическая партия ЛДПР – Либерально-демократическая партия России</w:t>
            </w:r>
            <w:bookmarkStart w:id="2" w:name="_GoBack"/>
            <w:bookmarkEnd w:id="2"/>
          </w:p>
        </w:tc>
      </w:tr>
      <w:tr w:rsidR="00795ECB" w:rsidRPr="008A5AF1" w14:paraId="5B79227B" w14:textId="77777777" w:rsidTr="00795ECB">
        <w:trPr>
          <w:cantSplit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A99A" w14:textId="3F1752B8" w:rsidR="00795ECB" w:rsidRPr="008A5AF1" w:rsidRDefault="00795ECB" w:rsidP="00795ECB">
            <w:pPr>
              <w:rPr>
                <w:szCs w:val="28"/>
              </w:rPr>
            </w:pPr>
            <w:r>
              <w:t>2</w:t>
            </w:r>
          </w:p>
        </w:tc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6AE9" w14:textId="7BAF1EBB" w:rsidR="00795ECB" w:rsidRPr="00AF4F85" w:rsidRDefault="00795ECB" w:rsidP="00795ECB">
            <w:pPr>
              <w:rPr>
                <w:szCs w:val="28"/>
              </w:rPr>
            </w:pPr>
            <w:r>
              <w:rPr>
                <w:rFonts w:ascii="PT Sans" w:hAnsi="PT Sans" w:cs="Calibri"/>
                <w:color w:val="000000"/>
              </w:rPr>
              <w:t>Абрамова Ольга Анатольевна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34EE" w14:textId="1AF669FB" w:rsidR="00795ECB" w:rsidRPr="00D41DE1" w:rsidRDefault="00795ECB" w:rsidP="00795EC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1463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510C" w14:textId="3992A001" w:rsidR="00795ECB" w:rsidRPr="000C212A" w:rsidRDefault="00795ECB" w:rsidP="00795ECB">
            <w:pPr>
              <w:rPr>
                <w:sz w:val="24"/>
              </w:rPr>
            </w:pPr>
            <w:r>
              <w:rPr>
                <w:rFonts w:ascii="PT Sans" w:hAnsi="PT Sans" w:cs="Calibri"/>
                <w:color w:val="000000"/>
              </w:rPr>
              <w:t>собрание избирателей по месту жительства</w:t>
            </w:r>
          </w:p>
        </w:tc>
      </w:tr>
      <w:tr w:rsidR="00795ECB" w:rsidRPr="008A5AF1" w14:paraId="2480575B" w14:textId="77777777" w:rsidTr="00795ECB">
        <w:trPr>
          <w:cantSplit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98EB" w14:textId="7CCD2944" w:rsidR="00795ECB" w:rsidRPr="0072374B" w:rsidRDefault="00795ECB" w:rsidP="00795ECB">
            <w:r>
              <w:t>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264" w14:textId="7CC1FCE4" w:rsidR="00795ECB" w:rsidRPr="00AF4F85" w:rsidRDefault="00795ECB" w:rsidP="00795ECB">
            <w:pPr>
              <w:rPr>
                <w:color w:val="000000"/>
                <w:szCs w:val="28"/>
              </w:rPr>
            </w:pPr>
            <w:r>
              <w:rPr>
                <w:rFonts w:ascii="PT Sans" w:hAnsi="PT Sans" w:cs="Calibri"/>
                <w:color w:val="000000"/>
              </w:rPr>
              <w:t>Мавроди Анастасия Александровна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DA0E" w14:textId="460FAE2B" w:rsidR="00795ECB" w:rsidRPr="0072374B" w:rsidRDefault="00795ECB" w:rsidP="00795ECB">
            <w:r>
              <w:t>1463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423A" w14:textId="49110DC5" w:rsidR="00795ECB" w:rsidRPr="00AF4F85" w:rsidRDefault="00795ECB" w:rsidP="00795ECB">
            <w:pPr>
              <w:rPr>
                <w:szCs w:val="28"/>
              </w:rPr>
            </w:pPr>
            <w:r>
              <w:rPr>
                <w:rFonts w:ascii="PT Sans" w:hAnsi="PT Sans" w:cs="Calibri"/>
                <w:color w:val="000000"/>
              </w:rPr>
              <w:t>Политическая партия КОММУНИСТИЧЕСКАЯ ПАРТИЯ КОММУНИСТЫ РОССИИ</w:t>
            </w:r>
          </w:p>
        </w:tc>
      </w:tr>
      <w:tr w:rsidR="00795ECB" w:rsidRPr="008A5AF1" w14:paraId="2AEC95F7" w14:textId="77777777" w:rsidTr="00795ECB">
        <w:trPr>
          <w:cantSplit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1C2E" w14:textId="65B52065" w:rsidR="00795ECB" w:rsidRPr="0072374B" w:rsidRDefault="00795ECB" w:rsidP="00795ECB">
            <w:r>
              <w:t>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0BBE" w14:textId="6BCD37C4" w:rsidR="00795ECB" w:rsidRPr="00AF4F85" w:rsidRDefault="00795ECB" w:rsidP="00795ECB">
            <w:pPr>
              <w:rPr>
                <w:color w:val="000000"/>
                <w:szCs w:val="28"/>
              </w:rPr>
            </w:pPr>
            <w:r>
              <w:rPr>
                <w:rFonts w:ascii="PT Sans" w:hAnsi="PT Sans" w:cs="Calibri"/>
                <w:color w:val="000000"/>
              </w:rPr>
              <w:t>Цветков Александр Юрьевич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5BC2" w14:textId="79C433B6" w:rsidR="00795ECB" w:rsidRPr="0072374B" w:rsidRDefault="00795ECB" w:rsidP="00795ECB">
            <w:r>
              <w:t>1463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BE3" w14:textId="2E4A1C61" w:rsidR="00795ECB" w:rsidRPr="00AF4F85" w:rsidRDefault="00795ECB" w:rsidP="00795ECB">
            <w:pPr>
              <w:rPr>
                <w:color w:val="000000"/>
                <w:szCs w:val="28"/>
              </w:rPr>
            </w:pPr>
            <w:r>
              <w:rPr>
                <w:rFonts w:ascii="PT Sans" w:hAnsi="PT Sans" w:cs="Calibri"/>
                <w:color w:val="000000"/>
              </w:rPr>
              <w:t>Социалистическая политическая партия "СПРАВЕДЛИВАЯ РОССИЯ – ПАТРИОТЫ – ЗА ПРАВДУ"</w:t>
            </w:r>
          </w:p>
        </w:tc>
      </w:tr>
      <w:tr w:rsidR="00795ECB" w:rsidRPr="008A5AF1" w14:paraId="004B85D8" w14:textId="77777777" w:rsidTr="00795ECB">
        <w:trPr>
          <w:cantSplit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7937" w14:textId="70A8A4EB" w:rsidR="00795ECB" w:rsidRDefault="00795ECB" w:rsidP="00795ECB">
            <w:r>
              <w:t>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2265" w14:textId="0FA8BAE1" w:rsidR="00795ECB" w:rsidRPr="00DA0BA3" w:rsidRDefault="00795ECB" w:rsidP="00795ECB">
            <w:pPr>
              <w:rPr>
                <w:color w:val="000000"/>
                <w:szCs w:val="28"/>
              </w:rPr>
            </w:pPr>
            <w:r>
              <w:rPr>
                <w:rFonts w:ascii="PT Sans" w:hAnsi="PT Sans" w:cs="Calibri"/>
                <w:color w:val="000000"/>
              </w:rPr>
              <w:t>Горбунова Надежда Владимировна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0B7" w14:textId="571611D1" w:rsidR="00795ECB" w:rsidRDefault="00795ECB" w:rsidP="00795ECB">
            <w:r>
              <w:rPr>
                <w:color w:val="000000"/>
                <w:szCs w:val="28"/>
              </w:rPr>
              <w:t>1464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C86B" w14:textId="04B67517" w:rsidR="00795ECB" w:rsidRPr="00DA0BA3" w:rsidRDefault="00795ECB" w:rsidP="00795ECB">
            <w:pPr>
              <w:rPr>
                <w:color w:val="000000"/>
                <w:szCs w:val="28"/>
              </w:rPr>
            </w:pPr>
            <w:r>
              <w:rPr>
                <w:rFonts w:ascii="PT Sans" w:hAnsi="PT Sans" w:cs="Calibri"/>
                <w:color w:val="000000"/>
              </w:rPr>
              <w:t>собрание избирателей по месту работы</w:t>
            </w:r>
          </w:p>
        </w:tc>
      </w:tr>
      <w:tr w:rsidR="00795ECB" w:rsidRPr="008A5AF1" w14:paraId="63664BD2" w14:textId="77777777" w:rsidTr="00795ECB">
        <w:trPr>
          <w:cantSplit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004D" w14:textId="10CBD099" w:rsidR="00795ECB" w:rsidRDefault="00795ECB" w:rsidP="00795ECB">
            <w:r>
              <w:t>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62C4" w14:textId="66B6B7FD" w:rsidR="00795ECB" w:rsidRPr="00DA0BA3" w:rsidRDefault="00795ECB" w:rsidP="00795ECB">
            <w:pPr>
              <w:rPr>
                <w:color w:val="000000"/>
                <w:szCs w:val="28"/>
              </w:rPr>
            </w:pPr>
            <w:r>
              <w:rPr>
                <w:rFonts w:ascii="PT Sans" w:hAnsi="PT Sans" w:cs="Calibri"/>
                <w:color w:val="000000"/>
              </w:rPr>
              <w:t>Денисова Татьяна Михайловна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60B" w14:textId="0ABD4D70" w:rsidR="00795ECB" w:rsidRDefault="00795ECB" w:rsidP="00795ECB">
            <w:r>
              <w:t>1464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B0B8" w14:textId="1B508414" w:rsidR="00795ECB" w:rsidRPr="00DA0BA3" w:rsidRDefault="00795ECB" w:rsidP="00795ECB">
            <w:pPr>
              <w:rPr>
                <w:color w:val="000000"/>
                <w:szCs w:val="28"/>
              </w:rPr>
            </w:pPr>
            <w:r>
              <w:rPr>
                <w:rFonts w:ascii="PT Sans" w:hAnsi="PT Sans" w:cs="Calibri"/>
                <w:color w:val="000000"/>
              </w:rPr>
              <w:t>Социалистическая политическая партия "СПРАВЕДЛИВАЯ РОССИЯ – ПАТРИОТЫ – ЗА ПРАВДУ"</w:t>
            </w:r>
          </w:p>
        </w:tc>
      </w:tr>
      <w:tr w:rsidR="00795ECB" w:rsidRPr="008A5AF1" w14:paraId="422FD97C" w14:textId="77777777" w:rsidTr="00795ECB">
        <w:trPr>
          <w:cantSplit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F0CB" w14:textId="760E2F8E" w:rsidR="00795ECB" w:rsidRDefault="00795ECB" w:rsidP="00795ECB">
            <w:r>
              <w:t>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5CA5" w14:textId="77777777" w:rsidR="00795ECB" w:rsidRDefault="00795ECB" w:rsidP="00795ECB">
            <w:pPr>
              <w:rPr>
                <w:rFonts w:ascii="PT Sans" w:hAnsi="PT Sans" w:cs="Calibri"/>
                <w:color w:val="000000"/>
                <w:sz w:val="24"/>
              </w:rPr>
            </w:pPr>
            <w:r>
              <w:rPr>
                <w:rFonts w:ascii="PT Sans" w:hAnsi="PT Sans" w:cs="Calibri"/>
                <w:color w:val="000000"/>
              </w:rPr>
              <w:t>Храбан Никита Васильевич</w:t>
            </w:r>
          </w:p>
          <w:p w14:paraId="6E255EA8" w14:textId="77777777" w:rsidR="00795ECB" w:rsidRDefault="00795ECB" w:rsidP="00795ECB">
            <w:pPr>
              <w:rPr>
                <w:rFonts w:ascii="PT Sans" w:hAnsi="PT Sans" w:cs="Calibri"/>
                <w:color w:val="000000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34BD" w14:textId="42CD8E73" w:rsidR="00795ECB" w:rsidRDefault="00795ECB" w:rsidP="00795ECB">
            <w:r>
              <w:t>1454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6A7" w14:textId="77777777" w:rsidR="00795ECB" w:rsidRDefault="00795ECB" w:rsidP="00795ECB">
            <w:pPr>
              <w:rPr>
                <w:rFonts w:ascii="PT Sans" w:hAnsi="PT Sans" w:cs="Calibri"/>
                <w:color w:val="000000"/>
                <w:sz w:val="24"/>
              </w:rPr>
            </w:pPr>
            <w:r>
              <w:rPr>
                <w:rFonts w:ascii="PT Sans" w:hAnsi="PT Sans" w:cs="Calibri"/>
                <w:color w:val="000000"/>
              </w:rPr>
              <w:t>Политическая партия "НОВЫЕ ЛЮДИ"</w:t>
            </w:r>
          </w:p>
          <w:p w14:paraId="51CD0B1B" w14:textId="77777777" w:rsidR="00795ECB" w:rsidRDefault="00795ECB" w:rsidP="00795ECB">
            <w:pPr>
              <w:rPr>
                <w:rFonts w:ascii="PT Sans" w:hAnsi="PT Sans" w:cs="Calibri"/>
                <w:color w:val="000000"/>
              </w:rPr>
            </w:pPr>
          </w:p>
        </w:tc>
      </w:tr>
    </w:tbl>
    <w:p w14:paraId="491A4C56" w14:textId="77777777" w:rsidR="00497274" w:rsidRDefault="00497274">
      <w:pPr>
        <w:jc w:val="left"/>
        <w:rPr>
          <w:szCs w:val="28"/>
        </w:rPr>
      </w:pPr>
    </w:p>
    <w:p w14:paraId="1DE1429A" w14:textId="7717A59F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6139BCDF" w14:textId="7F0F9771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1431C17D" w14:textId="53D8A091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3894B172" w14:textId="3B6822EE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510C700" w14:textId="77777777" w:rsidR="00497274" w:rsidRDefault="00497274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497274" w:rsidSect="008E3EAE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BCD9" w14:textId="77777777" w:rsidR="00F60FD8" w:rsidRDefault="00F60FD8" w:rsidP="008A42CE">
      <w:r>
        <w:separator/>
      </w:r>
    </w:p>
  </w:endnote>
  <w:endnote w:type="continuationSeparator" w:id="0">
    <w:p w14:paraId="33F47D64" w14:textId="77777777" w:rsidR="00F60FD8" w:rsidRDefault="00F60FD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DEB" w14:textId="77777777" w:rsidR="00F60FD8" w:rsidRDefault="00F60FD8" w:rsidP="008A42CE">
      <w:r>
        <w:separator/>
      </w:r>
    </w:p>
  </w:footnote>
  <w:footnote w:type="continuationSeparator" w:id="0">
    <w:p w14:paraId="4E8B0EBB" w14:textId="77777777" w:rsidR="00F60FD8" w:rsidRDefault="00F60FD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95EEE"/>
    <w:rsid w:val="000A1836"/>
    <w:rsid w:val="000A7DAF"/>
    <w:rsid w:val="000B60AB"/>
    <w:rsid w:val="000B63D0"/>
    <w:rsid w:val="000C212A"/>
    <w:rsid w:val="000C3F5C"/>
    <w:rsid w:val="000C4183"/>
    <w:rsid w:val="000D426F"/>
    <w:rsid w:val="000D638C"/>
    <w:rsid w:val="000D72A4"/>
    <w:rsid w:val="000E5015"/>
    <w:rsid w:val="00100DF9"/>
    <w:rsid w:val="001040A3"/>
    <w:rsid w:val="0010552F"/>
    <w:rsid w:val="001059BF"/>
    <w:rsid w:val="0011138C"/>
    <w:rsid w:val="00123838"/>
    <w:rsid w:val="001256FB"/>
    <w:rsid w:val="00131A08"/>
    <w:rsid w:val="00134397"/>
    <w:rsid w:val="0013447F"/>
    <w:rsid w:val="0013623F"/>
    <w:rsid w:val="0014169A"/>
    <w:rsid w:val="00143058"/>
    <w:rsid w:val="00144328"/>
    <w:rsid w:val="00146071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3254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02348"/>
    <w:rsid w:val="00410B8D"/>
    <w:rsid w:val="00414156"/>
    <w:rsid w:val="004200BE"/>
    <w:rsid w:val="00432C41"/>
    <w:rsid w:val="0043340F"/>
    <w:rsid w:val="00434B2B"/>
    <w:rsid w:val="00437A31"/>
    <w:rsid w:val="004415A4"/>
    <w:rsid w:val="00443B11"/>
    <w:rsid w:val="00443E9F"/>
    <w:rsid w:val="00453573"/>
    <w:rsid w:val="00455D6C"/>
    <w:rsid w:val="00460B7E"/>
    <w:rsid w:val="004648E6"/>
    <w:rsid w:val="00464B95"/>
    <w:rsid w:val="0048062A"/>
    <w:rsid w:val="00482EB7"/>
    <w:rsid w:val="00483477"/>
    <w:rsid w:val="004834EE"/>
    <w:rsid w:val="004937C8"/>
    <w:rsid w:val="00496B1F"/>
    <w:rsid w:val="00497274"/>
    <w:rsid w:val="00497F26"/>
    <w:rsid w:val="004B684E"/>
    <w:rsid w:val="004B73FD"/>
    <w:rsid w:val="004C00EC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76A75"/>
    <w:rsid w:val="00582DB1"/>
    <w:rsid w:val="00594DA7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95ECB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07342"/>
    <w:rsid w:val="0081004D"/>
    <w:rsid w:val="0081381E"/>
    <w:rsid w:val="00815782"/>
    <w:rsid w:val="008176BA"/>
    <w:rsid w:val="00820324"/>
    <w:rsid w:val="00820E6D"/>
    <w:rsid w:val="0082349B"/>
    <w:rsid w:val="00825916"/>
    <w:rsid w:val="0083430A"/>
    <w:rsid w:val="008374B6"/>
    <w:rsid w:val="00845EC1"/>
    <w:rsid w:val="008461EF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62581"/>
    <w:rsid w:val="00A63A0A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AF4F85"/>
    <w:rsid w:val="00B06D2B"/>
    <w:rsid w:val="00B07DDA"/>
    <w:rsid w:val="00B14BD5"/>
    <w:rsid w:val="00B37966"/>
    <w:rsid w:val="00B6246B"/>
    <w:rsid w:val="00B64069"/>
    <w:rsid w:val="00B67B08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1DE1"/>
    <w:rsid w:val="00D47018"/>
    <w:rsid w:val="00D520BD"/>
    <w:rsid w:val="00D5440F"/>
    <w:rsid w:val="00D54A6E"/>
    <w:rsid w:val="00D57BA8"/>
    <w:rsid w:val="00D6317E"/>
    <w:rsid w:val="00D70EE2"/>
    <w:rsid w:val="00D751B7"/>
    <w:rsid w:val="00D76F63"/>
    <w:rsid w:val="00D83307"/>
    <w:rsid w:val="00D86F4A"/>
    <w:rsid w:val="00D91D9A"/>
    <w:rsid w:val="00DA0BA3"/>
    <w:rsid w:val="00DC3686"/>
    <w:rsid w:val="00DD311B"/>
    <w:rsid w:val="00DD361B"/>
    <w:rsid w:val="00DE0081"/>
    <w:rsid w:val="00DE653C"/>
    <w:rsid w:val="00DF0930"/>
    <w:rsid w:val="00DF152D"/>
    <w:rsid w:val="00DF779D"/>
    <w:rsid w:val="00E11247"/>
    <w:rsid w:val="00E1158C"/>
    <w:rsid w:val="00E1476C"/>
    <w:rsid w:val="00E228AB"/>
    <w:rsid w:val="00E276A1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573A6"/>
    <w:rsid w:val="00F60FD8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D0FFC-BA6D-4389-AD58-9ECF40CE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</TotalTime>
  <Pages>2</Pages>
  <Words>284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3</cp:revision>
  <cp:lastPrinted>2026-01-22T09:26:00Z</cp:lastPrinted>
  <dcterms:created xsi:type="dcterms:W3CDTF">2026-04-24T07:10:00Z</dcterms:created>
  <dcterms:modified xsi:type="dcterms:W3CDTF">2026-04-24T07:55:00Z</dcterms:modified>
</cp:coreProperties>
</file>